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9B388" w14:textId="77777777" w:rsidR="00946F0C" w:rsidRDefault="00946F0C" w:rsidP="00946F0C">
      <w:pPr>
        <w:pStyle w:val="NoSpacing"/>
        <w:tabs>
          <w:tab w:val="left" w:pos="720"/>
          <w:tab w:val="left" w:pos="1440"/>
          <w:tab w:val="left" w:pos="6210"/>
        </w:tabs>
      </w:pPr>
      <w:r>
        <w:rPr>
          <w:u w:val="single"/>
        </w:rPr>
        <w:t>William VERNON</w:t>
      </w:r>
      <w:r>
        <w:t xml:space="preserve">      (fl.1443)</w:t>
      </w:r>
    </w:p>
    <w:p w14:paraId="0ED95428" w14:textId="77777777" w:rsidR="00946F0C" w:rsidRDefault="00946F0C" w:rsidP="00946F0C">
      <w:pPr>
        <w:pStyle w:val="NoSpacing"/>
        <w:tabs>
          <w:tab w:val="left" w:pos="720"/>
          <w:tab w:val="left" w:pos="1440"/>
          <w:tab w:val="left" w:pos="6210"/>
        </w:tabs>
      </w:pPr>
    </w:p>
    <w:p w14:paraId="427E3DA6" w14:textId="77777777" w:rsidR="00946F0C" w:rsidRDefault="00946F0C" w:rsidP="00946F0C">
      <w:pPr>
        <w:pStyle w:val="NoSpacing"/>
        <w:tabs>
          <w:tab w:val="left" w:pos="720"/>
          <w:tab w:val="left" w:pos="1440"/>
          <w:tab w:val="left" w:pos="6210"/>
        </w:tabs>
      </w:pPr>
    </w:p>
    <w:p w14:paraId="000FEF36" w14:textId="77777777" w:rsidR="00946F0C" w:rsidRDefault="00946F0C" w:rsidP="00946F0C">
      <w:pPr>
        <w:pStyle w:val="NoSpacing"/>
        <w:tabs>
          <w:tab w:val="left" w:pos="720"/>
          <w:tab w:val="left" w:pos="1440"/>
          <w:tab w:val="left" w:pos="6210"/>
        </w:tabs>
      </w:pPr>
      <w:r>
        <w:t>21 Sep.1443</w:t>
      </w:r>
      <w:r>
        <w:tab/>
        <w:t xml:space="preserve">He was one of those to whom John </w:t>
      </w:r>
      <w:proofErr w:type="spellStart"/>
      <w:r>
        <w:t>Shawe</w:t>
      </w:r>
      <w:proofErr w:type="spellEnd"/>
      <w:r>
        <w:t xml:space="preserve"> of Somersall Hall(q.v.) granted </w:t>
      </w:r>
    </w:p>
    <w:p w14:paraId="7E589F4A" w14:textId="28CCF37B" w:rsidR="00946F0C" w:rsidRDefault="00946F0C" w:rsidP="00946F0C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  <w:t>2 messuages in Brampton</w:t>
      </w:r>
      <w:r w:rsidR="003835D5">
        <w:t>.</w:t>
      </w:r>
      <w:r>
        <w:t xml:space="preserve"> </w:t>
      </w:r>
    </w:p>
    <w:p w14:paraId="28E3CE53" w14:textId="77777777" w:rsidR="00946F0C" w:rsidRDefault="00946F0C" w:rsidP="00946F0C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  <w:t>(</w:t>
      </w:r>
      <w:hyperlink r:id="rId6" w:history="1">
        <w:r w:rsidRPr="00325971">
          <w:rPr>
            <w:rStyle w:val="Hyperlink"/>
          </w:rPr>
          <w:t>www.discovery.nationalarchives.gov.uk</w:t>
        </w:r>
      </w:hyperlink>
      <w:r>
        <w:t xml:space="preserve">   ref.DD/FJ/1/58/17)</w:t>
      </w:r>
    </w:p>
    <w:p w14:paraId="466F11C1" w14:textId="77777777" w:rsidR="00946F0C" w:rsidRDefault="00946F0C" w:rsidP="00946F0C">
      <w:pPr>
        <w:pStyle w:val="NoSpacing"/>
        <w:tabs>
          <w:tab w:val="left" w:pos="720"/>
          <w:tab w:val="left" w:pos="1440"/>
          <w:tab w:val="left" w:pos="6210"/>
        </w:tabs>
      </w:pPr>
    </w:p>
    <w:p w14:paraId="2E08FD85" w14:textId="77777777" w:rsidR="00946F0C" w:rsidRDefault="00946F0C" w:rsidP="00946F0C">
      <w:pPr>
        <w:pStyle w:val="NoSpacing"/>
        <w:tabs>
          <w:tab w:val="left" w:pos="720"/>
          <w:tab w:val="left" w:pos="1440"/>
          <w:tab w:val="left" w:pos="6210"/>
        </w:tabs>
      </w:pPr>
    </w:p>
    <w:p w14:paraId="29F29A14" w14:textId="77777777" w:rsidR="00946F0C" w:rsidRDefault="00946F0C" w:rsidP="00946F0C">
      <w:pPr>
        <w:pStyle w:val="NoSpacing"/>
        <w:tabs>
          <w:tab w:val="left" w:pos="720"/>
          <w:tab w:val="left" w:pos="1440"/>
          <w:tab w:val="left" w:pos="6210"/>
        </w:tabs>
      </w:pPr>
      <w:r>
        <w:t>30 May 2015</w:t>
      </w:r>
    </w:p>
    <w:p w14:paraId="5B0DC509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A594" w14:textId="77777777" w:rsidR="00946F0C" w:rsidRDefault="00946F0C" w:rsidP="00920DE3">
      <w:pPr>
        <w:spacing w:after="0" w:line="240" w:lineRule="auto"/>
      </w:pPr>
      <w:r>
        <w:separator/>
      </w:r>
    </w:p>
  </w:endnote>
  <w:endnote w:type="continuationSeparator" w:id="0">
    <w:p w14:paraId="344974DA" w14:textId="77777777" w:rsidR="00946F0C" w:rsidRDefault="00946F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35D46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7F39" w14:textId="77777777" w:rsidR="00C009D8" w:rsidRPr="00C009D8" w:rsidRDefault="00C009D8">
    <w:pPr>
      <w:pStyle w:val="Footer"/>
    </w:pPr>
    <w:r>
      <w:t>Copyright I.S.Rogers 9 August 2013</w:t>
    </w:r>
  </w:p>
  <w:p w14:paraId="0EA49AF5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2D0F8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CC6F5" w14:textId="77777777" w:rsidR="00946F0C" w:rsidRDefault="00946F0C" w:rsidP="00920DE3">
      <w:pPr>
        <w:spacing w:after="0" w:line="240" w:lineRule="auto"/>
      </w:pPr>
      <w:r>
        <w:separator/>
      </w:r>
    </w:p>
  </w:footnote>
  <w:footnote w:type="continuationSeparator" w:id="0">
    <w:p w14:paraId="043AEAB5" w14:textId="77777777" w:rsidR="00946F0C" w:rsidRDefault="00946F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FD65B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5900E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C3738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6F0C"/>
    <w:rsid w:val="00120749"/>
    <w:rsid w:val="003835D5"/>
    <w:rsid w:val="00624CAE"/>
    <w:rsid w:val="00920DE3"/>
    <w:rsid w:val="00946F0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9FAF4"/>
  <w15:docId w15:val="{BCD172DC-6719-4F88-A5A0-A0A54E06B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46F0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2015-06-19T14:00:00Z</dcterms:created>
  <dcterms:modified xsi:type="dcterms:W3CDTF">2023-07-25T08:20:00Z</dcterms:modified>
</cp:coreProperties>
</file>